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4AD6C" w14:textId="0C8EDDFE" w:rsidR="001E35D3" w:rsidRPr="0033027D" w:rsidRDefault="001E35D3" w:rsidP="007057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809302"/>
      <w:bookmarkStart w:id="1" w:name="_Hlk491845607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</w:t>
      </w:r>
      <w:r w:rsidR="00B93C21">
        <w:rPr>
          <w:b/>
          <w:noProof/>
          <w:sz w:val="24"/>
        </w:rPr>
        <w:t>85</w:t>
      </w:r>
      <w:r>
        <w:rPr>
          <w:b/>
          <w:noProof/>
          <w:sz w:val="24"/>
        </w:rPr>
        <w:tab/>
      </w:r>
      <w:r w:rsidR="002A5D1D" w:rsidRPr="002A5D1D">
        <w:rPr>
          <w:b/>
          <w:noProof/>
          <w:sz w:val="24"/>
        </w:rPr>
        <w:t>RP-</w:t>
      </w:r>
      <w:r w:rsidR="00511F66" w:rsidRPr="00511F66">
        <w:rPr>
          <w:b/>
          <w:noProof/>
          <w:sz w:val="24"/>
        </w:rPr>
        <w:t>191812</w:t>
      </w:r>
    </w:p>
    <w:p w14:paraId="1CD58903" w14:textId="0ED6199A" w:rsidR="006A45BA" w:rsidRPr="00D97157" w:rsidRDefault="00EA6D84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</w:rPr>
        <w:t xml:space="preserve">Newport Beach, California, US, </w:t>
      </w:r>
      <w:r w:rsidR="00B93C21">
        <w:rPr>
          <w:rFonts w:cs="Arial"/>
          <w:b/>
          <w:sz w:val="24"/>
          <w:szCs w:val="24"/>
        </w:rPr>
        <w:t>16 September – 20 September</w:t>
      </w:r>
      <w:r>
        <w:rPr>
          <w:rFonts w:cs="Arial"/>
          <w:b/>
          <w:sz w:val="24"/>
          <w:szCs w:val="24"/>
        </w:rPr>
        <w:t xml:space="preserve"> 2019</w:t>
      </w:r>
      <w:bookmarkEnd w:id="0"/>
      <w:bookmarkEnd w:id="1"/>
      <w:r w:rsidR="008E0C1E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70574A" w:rsidRPr="0070574A">
        <w:rPr>
          <w:rFonts w:eastAsia="Batang" w:cs="Arial"/>
          <w:sz w:val="18"/>
          <w:szCs w:val="18"/>
          <w:lang w:eastAsia="zh-CN"/>
        </w:rPr>
        <w:t>RP-191194</w:t>
      </w:r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38338B6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0C21AD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0C21AD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1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04C699B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1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5203AA3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91830B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1A6DF2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29CC5BE0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1FED5F8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24BEE6B3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167F0A35" w14:textId="4AA5346C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22B73E7D" w14:textId="3ED8F371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8" w:type="dxa"/>
            <w:vAlign w:val="center"/>
          </w:tcPr>
          <w:p w14:paraId="6AE513D4" w14:textId="2400189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842" w:type="dxa"/>
            <w:vAlign w:val="center"/>
          </w:tcPr>
          <w:p w14:paraId="7136A4B9" w14:textId="32BBE08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585A3F06" w14:textId="6CA0563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19309FB9" w14:textId="5E180293" w:rsidR="00170EE3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796C4E2D" w14:textId="5A279A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22A1DBFC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36810E9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4F58AE9" w14:textId="77777777" w:rsidTr="002920A9">
        <w:trPr>
          <w:cantSplit/>
          <w:trHeight w:val="281"/>
        </w:trPr>
        <w:tc>
          <w:tcPr>
            <w:tcW w:w="636" w:type="dxa"/>
          </w:tcPr>
          <w:p w14:paraId="3C5D584F" w14:textId="69E75966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411A936" w14:textId="6B5DA06D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2CC_DL_n48C_2CC _UL_n48C_BCS0</w:t>
            </w:r>
          </w:p>
        </w:tc>
        <w:tc>
          <w:tcPr>
            <w:tcW w:w="709" w:type="dxa"/>
          </w:tcPr>
          <w:p w14:paraId="149566A5" w14:textId="01E077E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28F7C3E" w14:textId="1B64879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59E2820" w14:textId="7AB2D8A4" w:rsidR="00170EE3" w:rsidRPr="00C31878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F75FFAE" w14:textId="3A2DF72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DEAEEC" w14:textId="1018971D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E95F30" w14:textId="3F42B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2CC_DL_n48C_1CC _UL_n48A_BCS0</w:t>
            </w:r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1A69DD1F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6A54C0D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3F05F9E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50768BA9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6ED8BBE4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4C6165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4C6165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23EAEEC0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6D60B41" w14:textId="77777777" w:rsidR="00B14590" w:rsidRPr="00447E4C" w:rsidRDefault="00B14590" w:rsidP="00B13D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4C6165">
        <w:trPr>
          <w:cantSplit/>
        </w:trPr>
        <w:tc>
          <w:tcPr>
            <w:tcW w:w="1696" w:type="dxa"/>
          </w:tcPr>
          <w:p w14:paraId="6F5DF562" w14:textId="4775D14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29E6332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DC078D" w:rsidRPr="00654DA0" w14:paraId="1DE2E299" w14:textId="77777777" w:rsidTr="004C6165">
        <w:trPr>
          <w:cantSplit/>
        </w:trPr>
        <w:tc>
          <w:tcPr>
            <w:tcW w:w="1696" w:type="dxa"/>
          </w:tcPr>
          <w:p w14:paraId="0599B792" w14:textId="63EBCC24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752418CE" w14:textId="6803760A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567" w:type="dxa"/>
          </w:tcPr>
          <w:p w14:paraId="04D87C98" w14:textId="67D44C3A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Rel.-15</w:t>
            </w:r>
          </w:p>
        </w:tc>
        <w:tc>
          <w:tcPr>
            <w:tcW w:w="2126" w:type="dxa"/>
          </w:tcPr>
          <w:p w14:paraId="00307A1C" w14:textId="567D2ACE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EC94210" w14:textId="1AE00398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9F83B00" w14:textId="1EF6A12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72FC5965" w14:textId="769050B1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55FE7532" w14:textId="1974911C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DL_n7B_UL_n7A</w:t>
            </w:r>
          </w:p>
        </w:tc>
      </w:tr>
      <w:tr w:rsidR="00DC078D" w:rsidRPr="00654DA0" w14:paraId="30E54C90" w14:textId="77777777" w:rsidTr="004C6165">
        <w:trPr>
          <w:cantSplit/>
        </w:trPr>
        <w:tc>
          <w:tcPr>
            <w:tcW w:w="1696" w:type="dxa"/>
          </w:tcPr>
          <w:p w14:paraId="316C1F18" w14:textId="27EFADEC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1BF19FE8" w14:textId="7036A6C6" w:rsidR="00DC078D" w:rsidRPr="006072EA" w:rsidRDefault="00A1586E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1F904600" w14:textId="042BCF6A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Rel.-15</w:t>
            </w:r>
          </w:p>
        </w:tc>
        <w:tc>
          <w:tcPr>
            <w:tcW w:w="2126" w:type="dxa"/>
          </w:tcPr>
          <w:p w14:paraId="7CDA22BF" w14:textId="1FC0D2A7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773F4CB" w14:textId="435E0C89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682EFE2" w14:textId="0A13C2A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3839664D" w14:textId="331E72AE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0D167077" w14:textId="32224F09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bCs/>
                <w:sz w:val="16"/>
                <w:szCs w:val="16"/>
              </w:rPr>
              <w:t>NA</w:t>
            </w:r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1CB93E65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099B7B1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2CCED9E2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</w:t>
            </w:r>
            <w:proofErr w:type="gramStart"/>
            <w:r w:rsidRPr="00204BA5">
              <w:rPr>
                <w:rFonts w:cs="Arial"/>
                <w:sz w:val="16"/>
              </w:rPr>
              <w:t>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</w:t>
            </w:r>
            <w:proofErr w:type="gramEnd"/>
            <w:r w:rsidRPr="00204BA5">
              <w:rPr>
                <w:rFonts w:cs="Arial"/>
                <w:sz w:val="16"/>
              </w:rPr>
              <w:t>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170EE3" w:rsidRPr="00204BA5" w14:paraId="1670CB8A" w14:textId="77777777" w:rsidTr="002920A9">
        <w:trPr>
          <w:cantSplit/>
        </w:trPr>
        <w:tc>
          <w:tcPr>
            <w:tcW w:w="636" w:type="dxa"/>
          </w:tcPr>
          <w:p w14:paraId="4A76F016" w14:textId="052E8737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2A883028" w14:textId="321D41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170EE3" w:rsidRPr="00204BA5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0BAD107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48444B" w14:textId="1550856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204BA5" w14:paraId="3011874F" w14:textId="77777777" w:rsidTr="002920A9">
        <w:trPr>
          <w:cantSplit/>
        </w:trPr>
        <w:tc>
          <w:tcPr>
            <w:tcW w:w="636" w:type="dxa"/>
          </w:tcPr>
          <w:p w14:paraId="003D1BE4" w14:textId="4D19FC28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</w:tcPr>
          <w:p w14:paraId="63F6443F" w14:textId="7C7B9F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170EE3" w:rsidRPr="00204BA5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095C8736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5C9F6E6" w14:textId="747316A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E8D9637" w14:textId="77777777" w:rsidTr="002920A9">
        <w:trPr>
          <w:cantSplit/>
        </w:trPr>
        <w:tc>
          <w:tcPr>
            <w:tcW w:w="636" w:type="dxa"/>
          </w:tcPr>
          <w:p w14:paraId="72520D2A" w14:textId="0F4B6890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570B9767" w14:textId="55E8AA3D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170EE3" w:rsidRPr="00204BA5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3DBBD30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70843A" w14:textId="3CAA58F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DE9079D" w14:textId="77777777" w:rsidTr="002920A9">
        <w:trPr>
          <w:cantSplit/>
        </w:trPr>
        <w:tc>
          <w:tcPr>
            <w:tcW w:w="636" w:type="dxa"/>
          </w:tcPr>
          <w:p w14:paraId="1B5A4EB6" w14:textId="6E23FA0F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</w:tcPr>
          <w:p w14:paraId="3EF9CD71" w14:textId="3E857756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170EE3" w:rsidRPr="00204BA5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699B4DB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E40FAF8" w14:textId="36A1D03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F82273B" w14:textId="77777777" w:rsidTr="002920A9">
        <w:trPr>
          <w:cantSplit/>
        </w:trPr>
        <w:tc>
          <w:tcPr>
            <w:tcW w:w="636" w:type="dxa"/>
          </w:tcPr>
          <w:p w14:paraId="36C6FFE8" w14:textId="0C74F682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3745371C" w14:textId="67BDEB75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170EE3" w:rsidRPr="00204BA5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06006834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F0575B9" w14:textId="4CBE343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64BC318" w14:textId="77777777" w:rsidTr="002920A9">
        <w:trPr>
          <w:cantSplit/>
        </w:trPr>
        <w:tc>
          <w:tcPr>
            <w:tcW w:w="636" w:type="dxa"/>
          </w:tcPr>
          <w:p w14:paraId="258FAD21" w14:textId="37E6573C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</w:tcPr>
          <w:p w14:paraId="3405FBF6" w14:textId="078FF15F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170EE3" w:rsidRPr="00204BA5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58AA51C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89A6619" w14:textId="2A3D7990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2CE961A" w14:textId="77777777" w:rsidTr="002920A9">
        <w:trPr>
          <w:cantSplit/>
        </w:trPr>
        <w:tc>
          <w:tcPr>
            <w:tcW w:w="636" w:type="dxa"/>
          </w:tcPr>
          <w:p w14:paraId="5778C5F8" w14:textId="136D48A1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</w:tcPr>
          <w:p w14:paraId="3F72740F" w14:textId="18A5C43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170EE3" w:rsidRPr="00204BA5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190F422A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9627FD2" w14:textId="3A5539D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B05E68F" w14:textId="77777777" w:rsidTr="002920A9">
        <w:trPr>
          <w:cantSplit/>
        </w:trPr>
        <w:tc>
          <w:tcPr>
            <w:tcW w:w="636" w:type="dxa"/>
          </w:tcPr>
          <w:p w14:paraId="40E55BFE" w14:textId="72984384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663266C" w14:textId="77777777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170EE3" w:rsidRPr="00204BA5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796A120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AF2406" w14:textId="5776622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43A3564" w14:textId="77777777" w:rsidTr="002920A9">
        <w:trPr>
          <w:cantSplit/>
        </w:trPr>
        <w:tc>
          <w:tcPr>
            <w:tcW w:w="636" w:type="dxa"/>
          </w:tcPr>
          <w:p w14:paraId="2FC2836C" w14:textId="739F99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</w:tcPr>
          <w:p w14:paraId="1A2E386A" w14:textId="6A04C55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170EE3" w:rsidRPr="00204BA5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7543AA4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1E33377" w14:textId="0871550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0DADCAE" w14:textId="77777777" w:rsidTr="002920A9">
        <w:trPr>
          <w:cantSplit/>
        </w:trPr>
        <w:tc>
          <w:tcPr>
            <w:tcW w:w="636" w:type="dxa"/>
          </w:tcPr>
          <w:p w14:paraId="78539088" w14:textId="7ED88F1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</w:tcPr>
          <w:p w14:paraId="03185C22" w14:textId="6295C98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933880" w14:textId="27607CC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170EE3" w:rsidRPr="00204BA5" w:rsidRDefault="000C21AD" w:rsidP="00170EE3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3FE7738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A93BD87" w14:textId="69C0316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170EE3" w:rsidRPr="00E17D0D" w14:paraId="1A030403" w14:textId="77777777" w:rsidTr="002920A9">
        <w:trPr>
          <w:cantSplit/>
        </w:trPr>
        <w:tc>
          <w:tcPr>
            <w:tcW w:w="636" w:type="dxa"/>
          </w:tcPr>
          <w:p w14:paraId="0E823E27" w14:textId="331D2615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2D47DBE2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0431ED8" w14:textId="2A3C09A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2209720E" w14:textId="77777777" w:rsidTr="002920A9">
        <w:trPr>
          <w:cantSplit/>
        </w:trPr>
        <w:tc>
          <w:tcPr>
            <w:tcW w:w="636" w:type="dxa"/>
          </w:tcPr>
          <w:p w14:paraId="0B2BFCA6" w14:textId="1E0AD44C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18835F6" w14:textId="207F19A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518AE70C" w14:textId="47084F1F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58CE988A" w14:textId="24D0333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08BED687" w14:textId="6249FF2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1C38BE34" w14:textId="4BCF49A6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2" w:name="OLE_LINK14"/>
            <w:r>
              <w:rPr>
                <w:rFonts w:cs="Arial"/>
                <w:sz w:val="16"/>
              </w:rPr>
              <w:t>, NTT DOCOMO</w:t>
            </w:r>
            <w:bookmarkEnd w:id="2"/>
          </w:p>
        </w:tc>
        <w:tc>
          <w:tcPr>
            <w:tcW w:w="1440" w:type="dxa"/>
          </w:tcPr>
          <w:p w14:paraId="47E59D78" w14:textId="68340B51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4ED6D07F" w14:textId="35362C60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61D3358" w14:textId="77777777" w:rsidTr="002920A9">
        <w:trPr>
          <w:cantSplit/>
        </w:trPr>
        <w:tc>
          <w:tcPr>
            <w:tcW w:w="636" w:type="dxa"/>
          </w:tcPr>
          <w:p w14:paraId="17813839" w14:textId="2FA3170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5356B162" w14:textId="5195410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FDFCBCD" w14:textId="2AEC6DEC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8" w:type="dxa"/>
          </w:tcPr>
          <w:p w14:paraId="079A5117" w14:textId="33C0CD8C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842" w:type="dxa"/>
          </w:tcPr>
          <w:p w14:paraId="46259C1F" w14:textId="6481CD4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2BE33704" w14:textId="2BD41BAE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46C2618E" w14:textId="0336BA1B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2A255AE8" w14:textId="20300AEE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</w:tr>
      <w:tr w:rsidR="00170EE3" w:rsidRPr="00E17D0D" w14:paraId="761A2460" w14:textId="77777777" w:rsidTr="00C14A93">
        <w:trPr>
          <w:cantSplit/>
        </w:trPr>
        <w:tc>
          <w:tcPr>
            <w:tcW w:w="636" w:type="dxa"/>
          </w:tcPr>
          <w:p w14:paraId="4A0CADCF" w14:textId="13040BC2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374B903" w14:textId="61BDEF0E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DL_n77(2</w:t>
            </w:r>
            <w:proofErr w:type="gramStart"/>
            <w:r w:rsidRPr="00654DA0">
              <w:rPr>
                <w:rFonts w:ascii="Arial" w:hAnsi="Arial" w:cs="Arial"/>
                <w:sz w:val="16"/>
              </w:rPr>
              <w:t>A)_</w:t>
            </w:r>
            <w:proofErr w:type="gramEnd"/>
            <w:r w:rsidRPr="00654DA0"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0FEA87A0" w14:textId="4E88E9B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</w:tcPr>
          <w:p w14:paraId="3361CF4E" w14:textId="757BE8F3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</w:tcPr>
          <w:p w14:paraId="4A5AB66E" w14:textId="2DA4A4B2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51584A9" w14:textId="204F023B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758F140B" w14:textId="6E200195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D00E33C" w14:textId="54A29495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N</w:t>
            </w:r>
            <w:r w:rsidRPr="00654DA0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0A0BB20" w14:textId="77777777" w:rsidTr="002920A9">
        <w:trPr>
          <w:cantSplit/>
        </w:trPr>
        <w:tc>
          <w:tcPr>
            <w:tcW w:w="636" w:type="dxa"/>
          </w:tcPr>
          <w:p w14:paraId="33C95FFB" w14:textId="2DFB6DB5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73F8D3" w14:textId="6FC479E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DL_n77A-n77A_UL_n77A</w:t>
            </w:r>
          </w:p>
        </w:tc>
        <w:tc>
          <w:tcPr>
            <w:tcW w:w="709" w:type="dxa"/>
          </w:tcPr>
          <w:p w14:paraId="2F1D8BEC" w14:textId="5F852220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B8DAB56" w14:textId="117B2109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Masashi Fushiki</w:t>
            </w:r>
            <w:r w:rsidRPr="00654DA0">
              <w:rPr>
                <w:rFonts w:ascii="Arial" w:hAnsi="Arial" w:cs="Arial" w:hint="eastAsia"/>
                <w:sz w:val="16"/>
              </w:rPr>
              <w:t xml:space="preserve">, </w:t>
            </w:r>
            <w:r w:rsidRPr="00654DA0">
              <w:rPr>
                <w:rFonts w:ascii="Arial" w:hAnsi="Arial" w:cs="Arial"/>
                <w:sz w:val="16"/>
              </w:rPr>
              <w:t>S</w:t>
            </w:r>
            <w:r w:rsidRPr="00654DA0">
              <w:rPr>
                <w:rFonts w:ascii="Arial" w:hAnsi="Arial" w:cs="Arial" w:hint="eastAsia"/>
                <w:sz w:val="16"/>
              </w:rPr>
              <w:t>oftBank</w:t>
            </w:r>
          </w:p>
        </w:tc>
        <w:tc>
          <w:tcPr>
            <w:tcW w:w="1842" w:type="dxa"/>
          </w:tcPr>
          <w:p w14:paraId="24F2CA7A" w14:textId="3BAF0FF7" w:rsidR="00170EE3" w:rsidRPr="00654DA0" w:rsidRDefault="000C21AD" w:rsidP="00170EE3">
            <w:pPr>
              <w:rPr>
                <w:rFonts w:ascii="Arial" w:hAnsi="Arial" w:cs="Arial"/>
                <w:sz w:val="16"/>
              </w:rPr>
            </w:pPr>
            <w:hyperlink r:id="rId35" w:history="1">
              <w:r w:rsidR="00170EE3" w:rsidRPr="00654DA0">
                <w:rPr>
                  <w:rFonts w:ascii="Arial" w:hAnsi="Arial" w:cs="Arial"/>
                  <w:sz w:val="16"/>
                </w:rPr>
                <w:t>masashi</w:t>
              </w:r>
              <w:r w:rsidR="00170EE3" w:rsidRPr="00654DA0">
                <w:rPr>
                  <w:rFonts w:ascii="Arial" w:hAnsi="Arial" w:cs="Arial" w:hint="eastAsia"/>
                  <w:sz w:val="16"/>
                </w:rPr>
                <w:t>.</w:t>
              </w:r>
              <w:r w:rsidR="00170EE3" w:rsidRPr="00654DA0">
                <w:rPr>
                  <w:rFonts w:ascii="Arial" w:hAnsi="Arial" w:cs="Arial"/>
                  <w:sz w:val="16"/>
                </w:rPr>
                <w:t>fushiki@g.softbank.co.jp</w:t>
              </w:r>
            </w:hyperlink>
          </w:p>
        </w:tc>
        <w:tc>
          <w:tcPr>
            <w:tcW w:w="3366" w:type="dxa"/>
          </w:tcPr>
          <w:p w14:paraId="114E61B2" w14:textId="46044B5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 xml:space="preserve">Ericsson, Huawei, </w:t>
            </w:r>
            <w:proofErr w:type="spellStart"/>
            <w:r w:rsidRPr="00654DA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654DA0">
              <w:rPr>
                <w:rFonts w:ascii="Arial" w:hAnsi="Arial" w:cs="Arial"/>
                <w:sz w:val="16"/>
              </w:rPr>
              <w:t>, ZTE, Nokia,</w:t>
            </w:r>
          </w:p>
        </w:tc>
        <w:tc>
          <w:tcPr>
            <w:tcW w:w="1440" w:type="dxa"/>
          </w:tcPr>
          <w:p w14:paraId="0706A60F" w14:textId="5CE9A90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1D505D" w14:textId="77777777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6DA2C61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0C21AD" w:rsidP="00B14590">
            <w:pPr>
              <w:rPr>
                <w:rFonts w:ascii="Arial" w:hAnsi="Arial" w:cs="Arial"/>
                <w:sz w:val="16"/>
              </w:rPr>
            </w:pPr>
            <w:hyperlink r:id="rId36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61E602C" w14:textId="6388EA6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B9DA7A6" w14:textId="77777777" w:rsidTr="001705D7">
        <w:trPr>
          <w:cantSplit/>
        </w:trPr>
        <w:tc>
          <w:tcPr>
            <w:tcW w:w="1696" w:type="dxa"/>
          </w:tcPr>
          <w:p w14:paraId="4697A399" w14:textId="69620398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CA_n78(2A)</w:t>
            </w:r>
          </w:p>
        </w:tc>
        <w:tc>
          <w:tcPr>
            <w:tcW w:w="1276" w:type="dxa"/>
          </w:tcPr>
          <w:p w14:paraId="426BFB20" w14:textId="7030BEF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CA_n78A</w:t>
            </w:r>
          </w:p>
        </w:tc>
        <w:tc>
          <w:tcPr>
            <w:tcW w:w="567" w:type="dxa"/>
          </w:tcPr>
          <w:p w14:paraId="438DCC99" w14:textId="191A5D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1EED87C" w14:textId="237731BE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32F3CACA" w14:textId="2EBC1E4A" w:rsidR="00B14590" w:rsidRPr="00447E4C" w:rsidRDefault="000C21AD" w:rsidP="00B14590">
            <w:pPr>
              <w:rPr>
                <w:rFonts w:ascii="Arial" w:hAnsi="Arial" w:cs="Arial"/>
                <w:sz w:val="16"/>
              </w:rPr>
            </w:pPr>
            <w:hyperlink r:id="rId37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DB774A2" w14:textId="01E2D5A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2024F1C" w14:textId="762C0AB0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7DA199FE" w14:textId="71619D6C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62038FF9" w14:textId="45049EC7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78FDA49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</w:t>
            </w:r>
            <w:proofErr w:type="gramStart"/>
            <w:r w:rsidRPr="006072EA">
              <w:rPr>
                <w:rFonts w:ascii="Arial" w:hAnsi="Arial" w:cs="Arial"/>
                <w:sz w:val="16"/>
              </w:rPr>
              <w:t>A)</w:t>
            </w:r>
            <w:r w:rsidR="00A457F8">
              <w:rPr>
                <w:rFonts w:ascii="Arial" w:hAnsi="Arial" w:cs="Arial"/>
                <w:sz w:val="16"/>
              </w:rPr>
              <w:t>_</w:t>
            </w:r>
            <w:proofErr w:type="gramEnd"/>
            <w:r w:rsidR="00A457F8">
              <w:rPr>
                <w:rFonts w:ascii="Arial" w:hAnsi="Arial" w:cs="Arial"/>
                <w:sz w:val="16"/>
              </w:rPr>
              <w:t>BCS1</w:t>
            </w:r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20E44B9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9663B3" w:rsidRPr="00654DA0" w14:paraId="70EE489E" w14:textId="77777777" w:rsidTr="001705D7">
        <w:trPr>
          <w:cantSplit/>
        </w:trPr>
        <w:tc>
          <w:tcPr>
            <w:tcW w:w="1696" w:type="dxa"/>
          </w:tcPr>
          <w:p w14:paraId="2E65F30C" w14:textId="0B92284A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n78</w:t>
            </w:r>
          </w:p>
        </w:tc>
        <w:tc>
          <w:tcPr>
            <w:tcW w:w="1276" w:type="dxa"/>
          </w:tcPr>
          <w:p w14:paraId="1829D839" w14:textId="0120622C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CA_n78(2A)</w:t>
            </w:r>
          </w:p>
        </w:tc>
        <w:tc>
          <w:tcPr>
            <w:tcW w:w="567" w:type="dxa"/>
          </w:tcPr>
          <w:p w14:paraId="1858B36A" w14:textId="5262E9CE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n78A(2A)</w:t>
            </w:r>
          </w:p>
        </w:tc>
        <w:tc>
          <w:tcPr>
            <w:tcW w:w="2126" w:type="dxa"/>
          </w:tcPr>
          <w:p w14:paraId="1DE79F89" w14:textId="6E157EF0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S. Truelove, BT plc.</w:t>
            </w:r>
          </w:p>
        </w:tc>
        <w:tc>
          <w:tcPr>
            <w:tcW w:w="1985" w:type="dxa"/>
          </w:tcPr>
          <w:p w14:paraId="59DFFCD2" w14:textId="49B3AF01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stephen.truelove@bt.com</w:t>
            </w:r>
          </w:p>
        </w:tc>
        <w:tc>
          <w:tcPr>
            <w:tcW w:w="3402" w:type="dxa"/>
          </w:tcPr>
          <w:p w14:paraId="00F2EB05" w14:textId="0D4D8FE9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Ericsson, Huawei, Rogers Comms. Canada</w:t>
            </w:r>
          </w:p>
        </w:tc>
        <w:tc>
          <w:tcPr>
            <w:tcW w:w="1967" w:type="dxa"/>
          </w:tcPr>
          <w:p w14:paraId="022ED36C" w14:textId="73968940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597176FA" w14:textId="711C5183" w:rsidR="009663B3" w:rsidRPr="006072EA" w:rsidRDefault="009663B3" w:rsidP="009663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DL_n78(2</w:t>
            </w:r>
            <w:proofErr w:type="gramStart"/>
            <w:r w:rsidRPr="009663B3">
              <w:rPr>
                <w:rFonts w:ascii="Arial" w:hAnsi="Arial" w:cs="Arial"/>
                <w:sz w:val="16"/>
              </w:rPr>
              <w:t>A)_</w:t>
            </w:r>
            <w:proofErr w:type="gramEnd"/>
            <w:r w:rsidRPr="009663B3">
              <w:rPr>
                <w:rFonts w:ascii="Arial" w:hAnsi="Arial" w:cs="Arial"/>
                <w:sz w:val="16"/>
              </w:rPr>
              <w:t>UL_n78A</w:t>
            </w:r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793AE5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298B16A9" w14:textId="77777777" w:rsidTr="005E5F13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8D753F" w14:textId="1BA034A2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7B8B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5117" w14:textId="467AC946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3AF" w14:textId="2598F0D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F2CE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A7B2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2FD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4B661" w14:textId="2686079F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58E90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182D1D" w14:paraId="064BE45A" w14:textId="77777777" w:rsidTr="005E5F13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11DE5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4C57D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2A72" w14:textId="382FE7BF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2FAF" w14:textId="75C2510D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10, 15, 20, 40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FEFF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8635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59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2A0105" w14:textId="2E007D8C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75CD26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4AD3B805" w14:textId="77777777" w:rsidTr="005E5F13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4175B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0BC8C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36E" w14:textId="7DAA49B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E472" w14:textId="6F884BC8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A8F4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73AE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84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BDCB3" w14:textId="63DD40EB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2E933F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0F209F71" w14:textId="77777777" w:rsidTr="005E5F13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7736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228B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543" w14:textId="451ADC26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E88C" w14:textId="7FFBF040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0A6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7041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4F1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431B2" w14:textId="3A106824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435BAC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C078D" w:rsidRPr="00372374" w14:paraId="594CA9EB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BC2832" w14:textId="558C06BE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EF4B0" w14:textId="77EB9278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6B" w14:textId="235EF191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345A" w14:textId="0C6617C7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457A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1890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0B79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225E1" w14:textId="6303A0B8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540B91" w14:textId="78A2C8FD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C078D" w:rsidRPr="00372374" w14:paraId="637FCD1E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F79F4" w14:textId="43AAE770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680D2" w14:textId="39C53076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E9CF" w14:textId="016648D3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64DF" w14:textId="4C04697E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7B1B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836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4B71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0275B" w14:textId="46F3236C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E2D12F" w14:textId="18057B30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AA68F9" w:rsidRPr="00F900C8" w:rsidRDefault="002305C6" w:rsidP="00AA68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="002F10A0">
              <w:rPr>
                <w:rFonts w:ascii="Arial" w:hAnsi="Arial"/>
                <w:sz w:val="18"/>
              </w:rPr>
              <w:t xml:space="preserve">1: 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68F9">
              <w:rPr>
                <w:rFonts w:ascii="Arial" w:hAnsi="Arial"/>
                <w:sz w:val="18"/>
              </w:rPr>
              <w:t xml:space="preserve">MHz are </w:t>
            </w:r>
            <w:r w:rsidR="002F10A0">
              <w:rPr>
                <w:rFonts w:ascii="Arial" w:hAnsi="Arial"/>
                <w:sz w:val="18"/>
              </w:rPr>
              <w:t>not applicable for 30/60kHz SCS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70F01631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 w:rsidR="00D53A9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D53A99"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793AE5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5240AC05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7AF8942C" w:rsidR="00467EB4" w:rsidRPr="00372374" w:rsidRDefault="009663B3" w:rsidP="009663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CA_n78(2A)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3FA724D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560DC89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5A562D8C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5C897CE3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364C7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B8CCB6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1A54192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4521C66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2D2FD801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516059DD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A6A3F02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25055E1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27C7549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3BC7F7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59F6FF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0F0D0D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172173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56FB7CE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0D3E6EF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69E7FA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C6EB6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04F312F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26CCADC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59D1F9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408A53D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61B46069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0D3133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7B30762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6A562D6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338AAE8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4CA8FA1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3002036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038D8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DDCF26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07941DF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6F2479C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5DA40206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3DBF3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47C225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37A6FBB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50DC8A0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3C54D1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5A9B3F8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367231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51C086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42C18A9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789A686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1150CECB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56AA11C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5C69A71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7C49DB6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63A793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43932A9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3872A16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3C9D0F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153086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79429F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53BDE8A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7FD61A5A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795A954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4A1A988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CCF56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231D0ED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BE791D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828AFA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293DEFE3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00048D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FAEC19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0C38BDA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D33F8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7999357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2577A24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7D0EF42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B13D3D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493B89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493B89" w:rsidRPr="00F900C8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493B89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35802440" w:rsidR="00493B89" w:rsidRPr="00B34F31" w:rsidRDefault="00493B89" w:rsidP="00493B89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3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0C21AD" w:rsidP="00DC2AA7">
            <w:pPr>
              <w:pStyle w:val="TAL"/>
            </w:pPr>
            <w:hyperlink r:id="rId3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0C21AD" w:rsidP="00DC2AA7">
            <w:pPr>
              <w:pStyle w:val="TAL"/>
            </w:pPr>
            <w:hyperlink r:id="rId3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0C21AD" w:rsidP="00DC2AA7">
            <w:pPr>
              <w:pStyle w:val="TAL"/>
            </w:pPr>
            <w:hyperlink r:id="rId40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0C21AD" w:rsidP="00DC2AA7">
            <w:pPr>
              <w:pStyle w:val="TAL"/>
            </w:pPr>
            <w:hyperlink r:id="rId41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0C21A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2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0C21A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0C21A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0C21A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0C21A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0C21A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0C21A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0C21A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0C21A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0C21A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0C21A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0C21A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0C21A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0C21A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0C21A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4656A77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Trogolo</w:t>
            </w:r>
            <w:proofErr w:type="spellEnd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0C21AD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7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05645DC6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11C1AF4F" w:rsidR="007806C5" w:rsidRDefault="007806C5" w:rsidP="007806C5">
      <w:pPr>
        <w:pStyle w:val="Caption"/>
        <w:keepNext/>
        <w:rPr>
          <w:sz w:val="28"/>
        </w:rPr>
      </w:pPr>
    </w:p>
    <w:p w14:paraId="4E6F2BB6" w14:textId="19ECBFEF" w:rsidR="004C6165" w:rsidRDefault="004C6165" w:rsidP="004C6165"/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</w:trPr>
        <w:tc>
          <w:tcPr>
            <w:tcW w:w="1064" w:type="dxa"/>
          </w:tcPr>
          <w:bookmarkEnd w:id="3"/>
          <w:p w14:paraId="137870FB" w14:textId="77777777" w:rsidR="004C6165" w:rsidRPr="004C6165" w:rsidRDefault="004C6165" w:rsidP="008233B1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NR CA configuration</w:t>
            </w:r>
          </w:p>
        </w:tc>
        <w:tc>
          <w:tcPr>
            <w:tcW w:w="935" w:type="dxa"/>
          </w:tcPr>
          <w:p w14:paraId="0E930515" w14:textId="77777777" w:rsidR="004C6165" w:rsidRPr="004C6165" w:rsidRDefault="004C6165" w:rsidP="008233B1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Uplink Configuration</w:t>
            </w:r>
          </w:p>
        </w:tc>
        <w:tc>
          <w:tcPr>
            <w:tcW w:w="1069" w:type="dxa"/>
          </w:tcPr>
          <w:p w14:paraId="040E3E1E" w14:textId="77777777" w:rsidR="004C6165" w:rsidRPr="004C6165" w:rsidRDefault="004C6165" w:rsidP="008233B1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3171C2DE" w14:textId="77777777" w:rsidR="004C6165" w:rsidRPr="004C6165" w:rsidRDefault="004C6165" w:rsidP="008233B1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name, company</w:t>
            </w:r>
          </w:p>
        </w:tc>
        <w:tc>
          <w:tcPr>
            <w:tcW w:w="1335" w:type="dxa"/>
          </w:tcPr>
          <w:p w14:paraId="744D7A70" w14:textId="77777777" w:rsidR="004C6165" w:rsidRPr="004C6165" w:rsidRDefault="004C6165" w:rsidP="008233B1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5B5F18F1" w14:textId="77777777" w:rsidR="004C6165" w:rsidRPr="004C6165" w:rsidRDefault="004C6165" w:rsidP="008233B1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email</w:t>
            </w:r>
          </w:p>
        </w:tc>
        <w:tc>
          <w:tcPr>
            <w:tcW w:w="1471" w:type="dxa"/>
          </w:tcPr>
          <w:p w14:paraId="6A4CB1EF" w14:textId="77777777" w:rsidR="004C6165" w:rsidRPr="004C6165" w:rsidRDefault="004C6165" w:rsidP="008233B1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other supporting companies</w:t>
            </w:r>
          </w:p>
          <w:p w14:paraId="1B531C9B" w14:textId="77777777" w:rsidR="004C6165" w:rsidRPr="004C6165" w:rsidRDefault="004C6165" w:rsidP="008233B1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(min. 3)</w:t>
            </w:r>
          </w:p>
        </w:tc>
        <w:tc>
          <w:tcPr>
            <w:tcW w:w="1470" w:type="dxa"/>
          </w:tcPr>
          <w:p w14:paraId="5E7D26AC" w14:textId="77777777" w:rsidR="004C6165" w:rsidRPr="004C6165" w:rsidRDefault="004C6165" w:rsidP="008233B1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status</w:t>
            </w:r>
          </w:p>
          <w:p w14:paraId="02416F74" w14:textId="77777777" w:rsidR="004C6165" w:rsidRPr="004C6165" w:rsidRDefault="004C6165" w:rsidP="008233B1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2387" w:type="dxa"/>
          </w:tcPr>
          <w:p w14:paraId="235D55E3" w14:textId="77777777" w:rsidR="004C6165" w:rsidRPr="004C6165" w:rsidRDefault="004C6165" w:rsidP="008233B1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supported next level fallback modes</w:t>
            </w:r>
            <w:r w:rsidRPr="004C6165">
              <w:rPr>
                <w:b/>
                <w:sz w:val="16"/>
                <w:szCs w:val="16"/>
              </w:rPr>
              <w:br/>
              <w:t>(in DL and UL)</w:t>
            </w:r>
          </w:p>
        </w:tc>
      </w:tr>
      <w:tr w:rsidR="004C6165" w:rsidRPr="004C6165" w14:paraId="1327C7E3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77777777" w:rsidR="004C6165" w:rsidRPr="004C6165" w:rsidRDefault="004C6165" w:rsidP="008233B1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77777777" w:rsidR="004C6165" w:rsidRPr="004C6165" w:rsidRDefault="004C6165" w:rsidP="008233B1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77777777" w:rsidR="004C6165" w:rsidRPr="004C6165" w:rsidRDefault="004C6165" w:rsidP="008233B1">
            <w:pPr>
              <w:keepNext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</w:tc>
      </w:tr>
      <w:tr w:rsidR="004C6165" w:rsidRPr="004C6165" w14:paraId="5D694DDB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ED0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4B9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  <w:p w14:paraId="5BF658E1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47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F18" w14:textId="77777777" w:rsidR="004C6165" w:rsidRPr="004C6165" w:rsidRDefault="004C6165" w:rsidP="008233B1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D50" w14:textId="77777777" w:rsidR="004C6165" w:rsidRPr="004C6165" w:rsidRDefault="004C6165" w:rsidP="008233B1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EDA" w14:textId="77777777" w:rsidR="004C6165" w:rsidRPr="004C6165" w:rsidRDefault="004C6165" w:rsidP="008233B1">
            <w:pPr>
              <w:keepNext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2E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  <w:p w14:paraId="1FA37918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DL_n258B_UL_n258B</w:t>
            </w:r>
          </w:p>
        </w:tc>
      </w:tr>
      <w:tr w:rsidR="004C6165" w:rsidRPr="004C6165" w14:paraId="27A24EAC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A9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F6D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01AD485B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35C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5B" w14:textId="77777777" w:rsidR="004C6165" w:rsidRPr="004C6165" w:rsidRDefault="004C6165" w:rsidP="008233B1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538" w14:textId="77777777" w:rsidR="004C6165" w:rsidRPr="004C6165" w:rsidRDefault="004C6165" w:rsidP="008233B1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30C" w14:textId="77777777" w:rsidR="004C6165" w:rsidRPr="004C6165" w:rsidRDefault="004C6165" w:rsidP="008233B1">
            <w:pPr>
              <w:keepNext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B3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DL_n258E_UL_n258A</w:t>
            </w:r>
          </w:p>
          <w:p w14:paraId="6458397D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DL_n258D_UL_n258D</w:t>
            </w:r>
          </w:p>
        </w:tc>
      </w:tr>
      <w:tr w:rsidR="004C6165" w:rsidRPr="004C6165" w14:paraId="4617A1A7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34B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CA_n258F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0AC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5BB12AD0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  <w:p w14:paraId="36C44FB8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F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19B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F1E" w14:textId="77777777" w:rsidR="004C6165" w:rsidRPr="004C6165" w:rsidRDefault="004C6165" w:rsidP="008233B1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CBE" w14:textId="77777777" w:rsidR="004C6165" w:rsidRPr="004C6165" w:rsidRDefault="004C6165" w:rsidP="008233B1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A" w14:textId="77777777" w:rsidR="004C6165" w:rsidRPr="004C6165" w:rsidRDefault="004C6165" w:rsidP="008233B1">
            <w:pPr>
              <w:keepNext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287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DL_n258F_UL_n258A</w:t>
            </w:r>
          </w:p>
          <w:p w14:paraId="2861AC31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DL_n258E_UL_n258E</w:t>
            </w:r>
          </w:p>
        </w:tc>
      </w:tr>
      <w:tr w:rsidR="004C6165" w:rsidRPr="004C6165" w14:paraId="4914890F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2F2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822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28D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4E1" w14:textId="77777777" w:rsidR="004C6165" w:rsidRPr="004C6165" w:rsidRDefault="004C6165" w:rsidP="008233B1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46B" w14:textId="77777777" w:rsidR="004C6165" w:rsidRPr="004C6165" w:rsidRDefault="004C6165" w:rsidP="008233B1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E0F" w14:textId="77777777" w:rsidR="004C6165" w:rsidRPr="004C6165" w:rsidRDefault="004C6165" w:rsidP="008233B1">
            <w:pPr>
              <w:keepNext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91F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DL_n258G_UL_n258A</w:t>
            </w:r>
          </w:p>
        </w:tc>
      </w:tr>
      <w:tr w:rsidR="004C6165" w:rsidRPr="004C6165" w14:paraId="3CE8072A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806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0445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524BFF4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18F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54" w14:textId="77777777" w:rsidR="004C6165" w:rsidRPr="004C6165" w:rsidRDefault="004C6165" w:rsidP="008233B1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C50" w14:textId="77777777" w:rsidR="004C6165" w:rsidRPr="004C6165" w:rsidRDefault="004C6165" w:rsidP="008233B1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902" w14:textId="77777777" w:rsidR="004C6165" w:rsidRPr="004C6165" w:rsidRDefault="004C6165" w:rsidP="008233B1">
            <w:pPr>
              <w:keepNext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AA9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DL_n258H_UL_n258A</w:t>
            </w:r>
          </w:p>
          <w:p w14:paraId="69F025D3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DL_n258G_UL_n258G</w:t>
            </w:r>
          </w:p>
        </w:tc>
      </w:tr>
      <w:tr w:rsidR="004C6165" w:rsidRPr="004C6165" w14:paraId="72B6932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53C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382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2A054B5C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2828C6B0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2B8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4A" w14:textId="77777777" w:rsidR="004C6165" w:rsidRPr="004C6165" w:rsidRDefault="004C6165" w:rsidP="008233B1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49C" w14:textId="77777777" w:rsidR="004C6165" w:rsidRPr="004C6165" w:rsidRDefault="004C6165" w:rsidP="008233B1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389" w14:textId="77777777" w:rsidR="004C6165" w:rsidRPr="004C6165" w:rsidRDefault="004C6165" w:rsidP="008233B1">
            <w:pPr>
              <w:keepNext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D1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DL_n258I_UL_n258A</w:t>
            </w:r>
          </w:p>
          <w:p w14:paraId="275B4018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DL_n258H_UL_n258H</w:t>
            </w:r>
          </w:p>
        </w:tc>
      </w:tr>
      <w:tr w:rsidR="004C6165" w:rsidRPr="004C6165" w14:paraId="04C5FCF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FCF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CA_n258J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20A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9370B4E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5FB988B9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6BBF15CB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56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B18" w14:textId="77777777" w:rsidR="004C6165" w:rsidRPr="004C6165" w:rsidRDefault="004C6165" w:rsidP="008233B1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81E" w14:textId="77777777" w:rsidR="004C6165" w:rsidRPr="004C6165" w:rsidRDefault="004C6165" w:rsidP="008233B1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CEC" w14:textId="77777777" w:rsidR="004C6165" w:rsidRPr="004C6165" w:rsidRDefault="004C6165" w:rsidP="008233B1">
            <w:pPr>
              <w:keepNext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AEE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DL_n258J_UL_n258A</w:t>
            </w:r>
          </w:p>
          <w:p w14:paraId="0755E1D9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DL_n258I_UL_n258I</w:t>
            </w:r>
          </w:p>
        </w:tc>
      </w:tr>
      <w:tr w:rsidR="004C6165" w:rsidRPr="004C6165" w14:paraId="0F0CD5E1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C2E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BC0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A35B2D3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091A2CD6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C36BB99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AC7BCB6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A4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4C6165" w:rsidRPr="004C6165" w:rsidRDefault="004C6165" w:rsidP="008233B1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FA5" w14:textId="77777777" w:rsidR="004C6165" w:rsidRPr="004C6165" w:rsidRDefault="004C6165" w:rsidP="008233B1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B9D" w14:textId="77777777" w:rsidR="004C6165" w:rsidRPr="004C6165" w:rsidRDefault="004C6165" w:rsidP="008233B1">
            <w:pPr>
              <w:keepNext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61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DL_n258K_UL_n258A</w:t>
            </w:r>
          </w:p>
          <w:p w14:paraId="5FD52582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DL_n258J_UL_n258J</w:t>
            </w:r>
          </w:p>
        </w:tc>
      </w:tr>
      <w:tr w:rsidR="004C6165" w:rsidRPr="004C6165" w14:paraId="240D510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08E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428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0137CB7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66A45C6F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A7AF400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9EF907E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26873294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B4B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B" w14:textId="77777777" w:rsidR="004C6165" w:rsidRPr="004C6165" w:rsidRDefault="004C6165" w:rsidP="008233B1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CC0" w14:textId="77777777" w:rsidR="004C6165" w:rsidRPr="004C6165" w:rsidRDefault="004C6165" w:rsidP="008233B1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8B5" w14:textId="77777777" w:rsidR="004C6165" w:rsidRPr="004C6165" w:rsidRDefault="004C6165" w:rsidP="008233B1">
            <w:pPr>
              <w:keepNext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AE5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DL_n258L_UL_n258A</w:t>
            </w:r>
          </w:p>
          <w:p w14:paraId="1AF0D44D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DL_n258K_UL_n258K</w:t>
            </w:r>
          </w:p>
        </w:tc>
      </w:tr>
      <w:tr w:rsidR="004C6165" w:rsidRPr="004C6165" w14:paraId="6C96BFE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F8D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06D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95B8505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770AFF55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7BF25D01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1BE6FCC1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077B48AA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  <w:p w14:paraId="1F9F5F5A" w14:textId="77777777" w:rsidR="004C6165" w:rsidRPr="004C6165" w:rsidRDefault="004C6165" w:rsidP="008233B1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C39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125" w14:textId="77777777" w:rsidR="004C6165" w:rsidRPr="004C6165" w:rsidRDefault="004C6165" w:rsidP="008233B1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B7E" w14:textId="77777777" w:rsidR="004C6165" w:rsidRPr="004C6165" w:rsidRDefault="004C6165" w:rsidP="008233B1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5EB" w14:textId="77777777" w:rsidR="004C6165" w:rsidRPr="004C6165" w:rsidRDefault="004C6165" w:rsidP="008233B1">
            <w:pPr>
              <w:keepNext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008" w14:textId="77777777" w:rsidR="004C6165" w:rsidRPr="004C6165" w:rsidRDefault="004C6165" w:rsidP="008233B1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DL_n258M_UL_n258A</w:t>
            </w:r>
            <w:r w:rsidRPr="004C6165">
              <w:rPr>
                <w:sz w:val="16"/>
                <w:szCs w:val="16"/>
              </w:rPr>
              <w:br/>
              <w:t>(new) DL_n258L_UL_n258L</w:t>
            </w:r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0C21AD" w:rsidP="00C37E3F">
            <w:pPr>
              <w:pStyle w:val="TAL"/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0C21AD" w:rsidP="00C37E3F">
            <w:pPr>
              <w:pStyle w:val="TAL"/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0C21AD" w:rsidP="00C37E3F">
            <w:pPr>
              <w:pStyle w:val="TAL"/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0C21AD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0C21AD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3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0C21A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4" w:name="_Hlk516746225"/>
            <w:bookmarkStart w:id="5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0C21AD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0C21AD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0C21A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3894DA4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4186B32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6793C57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B0A7D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4C8DF3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7CBB6A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CE9CE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70A716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51332F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5C9683B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1547215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64D648F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BB90C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5524917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6ED33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04EA55A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2CE501C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882BA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4A5C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11BD61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29436A9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A5C8F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6C06663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4C8D5B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65FC047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1043D6D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1596DE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57EBB53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8935C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185998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402DD8D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9E3B7E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7013A5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3CB11A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714CD51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2B98EBB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2497A33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685D90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86D4F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4488C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4D4EB6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5FB4E88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3A49C8E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3BAE214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223FCA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044E606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4DD533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071DC95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1CC1190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36EA951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606547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2862A49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6B5044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015C718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527BAFF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E1B715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2DD852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EF40D2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53AA2E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42C0CC3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96864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34E0A34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28E3B46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428BB6D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04F158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C9DD4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03BC2F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FB452F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3DF3BD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4606D7A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8D19B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33210DE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161E164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B497BB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0C21AD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6D1BA7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0C21AD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8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58F1A2F5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4"/>
      <w:bookmarkEnd w:id="5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8233B1">
        <w:trPr>
          <w:cantSplit/>
          <w:trHeight w:val="659"/>
          <w:jc w:val="center"/>
        </w:trPr>
        <w:tc>
          <w:tcPr>
            <w:tcW w:w="2160" w:type="dxa"/>
          </w:tcPr>
          <w:p w14:paraId="4D4748F0" w14:textId="77777777" w:rsidR="00B461C9" w:rsidRPr="001737EB" w:rsidRDefault="00B461C9" w:rsidP="008233B1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NR CA configuration</w:t>
            </w:r>
          </w:p>
        </w:tc>
        <w:tc>
          <w:tcPr>
            <w:tcW w:w="1728" w:type="dxa"/>
          </w:tcPr>
          <w:p w14:paraId="42C60BE9" w14:textId="77777777" w:rsidR="00B461C9" w:rsidRPr="001737EB" w:rsidRDefault="00B461C9" w:rsidP="008233B1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Uplink Configuration</w:t>
            </w:r>
          </w:p>
        </w:tc>
        <w:tc>
          <w:tcPr>
            <w:tcW w:w="1472" w:type="dxa"/>
          </w:tcPr>
          <w:p w14:paraId="42C3B2A0" w14:textId="77777777" w:rsidR="00B461C9" w:rsidRPr="001737EB" w:rsidRDefault="00B461C9" w:rsidP="008233B1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68A87AD1" w14:textId="77777777" w:rsidR="00B461C9" w:rsidRPr="001737EB" w:rsidRDefault="00B461C9" w:rsidP="008233B1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name, company</w:t>
            </w:r>
          </w:p>
        </w:tc>
        <w:tc>
          <w:tcPr>
            <w:tcW w:w="1350" w:type="dxa"/>
          </w:tcPr>
          <w:p w14:paraId="227C83D6" w14:textId="77777777" w:rsidR="00B461C9" w:rsidRPr="001737EB" w:rsidRDefault="00B461C9" w:rsidP="008233B1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1DDA6F67" w14:textId="77777777" w:rsidR="00B461C9" w:rsidRPr="001737EB" w:rsidRDefault="00B461C9" w:rsidP="008233B1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5FF080E8" w14:textId="77777777" w:rsidR="00B461C9" w:rsidRPr="001737EB" w:rsidRDefault="00B461C9" w:rsidP="008233B1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other supporting companies</w:t>
            </w:r>
          </w:p>
          <w:p w14:paraId="288E30DB" w14:textId="77777777" w:rsidR="00B461C9" w:rsidRPr="001737EB" w:rsidRDefault="00B461C9" w:rsidP="008233B1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(min. 3)</w:t>
            </w:r>
          </w:p>
        </w:tc>
        <w:tc>
          <w:tcPr>
            <w:tcW w:w="1350" w:type="dxa"/>
          </w:tcPr>
          <w:p w14:paraId="71F4FC99" w14:textId="77777777" w:rsidR="00B461C9" w:rsidRPr="001737EB" w:rsidRDefault="00B461C9" w:rsidP="008233B1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status</w:t>
            </w:r>
          </w:p>
          <w:p w14:paraId="5E8B7EE1" w14:textId="77777777" w:rsidR="00B461C9" w:rsidRPr="001737EB" w:rsidRDefault="00B461C9" w:rsidP="008233B1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(new, ongoing, completed, stopped)</w:t>
            </w:r>
          </w:p>
        </w:tc>
        <w:tc>
          <w:tcPr>
            <w:tcW w:w="3640" w:type="dxa"/>
          </w:tcPr>
          <w:p w14:paraId="288F5CF9" w14:textId="77777777" w:rsidR="00B461C9" w:rsidRPr="001737EB" w:rsidRDefault="00B461C9" w:rsidP="008233B1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supported next level fallback modes</w:t>
            </w:r>
            <w:r w:rsidRPr="001737EB">
              <w:rPr>
                <w:b/>
                <w:sz w:val="20"/>
              </w:rPr>
              <w:br/>
            </w:r>
            <w:r w:rsidRPr="002713A4">
              <w:rPr>
                <w:b/>
                <w:sz w:val="20"/>
              </w:rPr>
              <w:t>(in DL and UL)</w:t>
            </w:r>
          </w:p>
        </w:tc>
      </w:tr>
      <w:tr w:rsidR="00B461C9" w:rsidRPr="001737EB" w14:paraId="14497A2D" w14:textId="77777777" w:rsidTr="008233B1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CA_n258(2A)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77777777" w:rsidR="00B461C9" w:rsidRPr="00B461C9" w:rsidRDefault="00B461C9" w:rsidP="008233B1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77777777" w:rsidR="00B461C9" w:rsidRPr="00B461C9" w:rsidRDefault="00B461C9" w:rsidP="008233B1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B461C9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77777777" w:rsidR="00B461C9" w:rsidRPr="00B461C9" w:rsidRDefault="00B461C9" w:rsidP="008233B1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B461C9" w:rsidRPr="0070288F" w14:paraId="5914A5C9" w14:textId="77777777" w:rsidTr="008233B1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AFB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CA_n258(3A)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697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573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CC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D6C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C62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9F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DL_n258(2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C15CB3" w14:paraId="4438E521" w14:textId="77777777" w:rsidTr="008233B1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822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CA_n258(4A)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A59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270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ED1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61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BE2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D48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DL_n258(3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6F06C1" w14:paraId="2BFF6F44" w14:textId="77777777" w:rsidTr="008233B1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1E3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CA_n258(5A)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591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F4B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E37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FC5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6D2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2AE" w14:textId="77777777" w:rsidR="00B461C9" w:rsidRPr="00B461C9" w:rsidRDefault="00B461C9" w:rsidP="008233B1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DL_n258(4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4C6165" w:rsidRPr="005B0DB1" w:rsidRDefault="004C6165" w:rsidP="004C6165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2090459B" w:rsidR="004C6165" w:rsidRPr="005B0DB1" w:rsidRDefault="004C6165" w:rsidP="004C6165">
            <w:pPr>
              <w:pStyle w:val="TAC"/>
            </w:pPr>
            <w:r w:rsidRPr="004C6165">
              <w:t>CA_n258B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4C6165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4C6165" w:rsidRPr="005B0DB1" w:rsidRDefault="004C6165" w:rsidP="004C6165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59CB1F3A" w14:textId="77777777" w:rsidR="004C6165" w:rsidRPr="004C6165" w:rsidRDefault="004C6165" w:rsidP="004C6165">
            <w:pPr>
              <w:pStyle w:val="TAC"/>
            </w:pPr>
            <w:r w:rsidRPr="004C6165">
              <w:t>CA_n258B</w:t>
            </w:r>
          </w:p>
          <w:p w14:paraId="1CD590A6" w14:textId="6079DEB1" w:rsidR="004C6165" w:rsidRPr="005B0DB1" w:rsidRDefault="004C6165" w:rsidP="004C6165">
            <w:pPr>
              <w:pStyle w:val="TAC"/>
            </w:pPr>
            <w:r w:rsidRPr="004C6165">
              <w:t>CA_n258C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4C6165" w:rsidRPr="005B0DB1" w:rsidRDefault="004C6165" w:rsidP="004C6165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4C6165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4C6165" w:rsidRPr="005B0DB1" w:rsidRDefault="004C6165" w:rsidP="004C6165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55888995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1CD590C2" w14:textId="7212FF41" w:rsidR="004C6165" w:rsidRPr="005B0DB1" w:rsidRDefault="004C6165" w:rsidP="004C6165">
            <w:pPr>
              <w:pStyle w:val="TAC"/>
            </w:pPr>
            <w:r w:rsidRPr="004C6165">
              <w:t>CA_n258E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4C6165" w:rsidRPr="005B0DB1" w:rsidRDefault="004C6165" w:rsidP="004C6165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5DD7508E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283A3FD0" w14:textId="77777777" w:rsidR="004C6165" w:rsidRPr="004C6165" w:rsidRDefault="004C6165" w:rsidP="004C6165">
            <w:pPr>
              <w:pStyle w:val="TAC"/>
            </w:pPr>
            <w:r w:rsidRPr="004C6165">
              <w:t>CA_n258E</w:t>
            </w:r>
          </w:p>
          <w:p w14:paraId="1CD590D0" w14:textId="5DAEDB70" w:rsidR="004C6165" w:rsidRPr="005B0DB1" w:rsidRDefault="004C6165" w:rsidP="004C6165">
            <w:pPr>
              <w:pStyle w:val="TAC"/>
            </w:pPr>
            <w:r w:rsidRPr="004C6165">
              <w:t>CA_n258F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4C6165" w:rsidRPr="005B0DB1" w:rsidRDefault="004C6165" w:rsidP="004C6165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18253F77" w:rsidR="004C6165" w:rsidRPr="005B0DB1" w:rsidRDefault="004C6165" w:rsidP="004C6165">
            <w:pPr>
              <w:pStyle w:val="TAC"/>
            </w:pPr>
            <w:r w:rsidRPr="004C6165">
              <w:t>CA_n258G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C6165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4C6165" w:rsidRPr="005B0DB1" w:rsidRDefault="004C6165" w:rsidP="004C6165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680081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1CD590EC" w14:textId="767B0A88" w:rsidR="004C6165" w:rsidRPr="005B0DB1" w:rsidRDefault="004C6165" w:rsidP="004C6165">
            <w:pPr>
              <w:pStyle w:val="TAC"/>
            </w:pPr>
            <w:r w:rsidRPr="004C6165">
              <w:t>CA_n258H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4C6165" w:rsidRPr="005B0DB1" w:rsidRDefault="004C6165" w:rsidP="004C6165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4C6165" w:rsidRPr="005B0DB1" w:rsidRDefault="004C6165" w:rsidP="004C6165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694FF0F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ADB89B2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1CD590FA" w14:textId="133E4F54" w:rsidR="004C6165" w:rsidRPr="005B0DB1" w:rsidRDefault="004C6165" w:rsidP="004C6165">
            <w:pPr>
              <w:pStyle w:val="TAC"/>
            </w:pPr>
            <w:r w:rsidRPr="004C6165">
              <w:t>CA_n258I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4C6165" w:rsidRPr="005B0DB1" w:rsidRDefault="004C6165" w:rsidP="004C6165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5875FEF0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41C22A95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50E87776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1CD59108" w14:textId="013BC1D6" w:rsidR="004C6165" w:rsidRPr="005B0DB1" w:rsidRDefault="004C6165" w:rsidP="004C6165">
            <w:pPr>
              <w:pStyle w:val="TAC"/>
            </w:pPr>
            <w:r w:rsidRPr="004C6165">
              <w:t>CA_n258J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4C6165" w:rsidRPr="005B0DB1" w:rsidRDefault="004C6165" w:rsidP="004C6165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4C6165" w:rsidRPr="005B0DB1" w:rsidRDefault="004C6165" w:rsidP="004C6165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6C87EB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5687FB9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04F8AC9C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53028C53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1CD59116" w14:textId="23CE3A13" w:rsidR="004C6165" w:rsidRPr="005B0DB1" w:rsidRDefault="004C6165" w:rsidP="004C6165">
            <w:pPr>
              <w:pStyle w:val="TAC"/>
            </w:pPr>
            <w:r w:rsidRPr="004C6165">
              <w:t>CA_n258K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4C6165" w:rsidRPr="005B0DB1" w:rsidRDefault="004C6165" w:rsidP="004C6165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3996B049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64F5C200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3205FE7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4C0BFBF5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02CDB415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1CD59124" w14:textId="28824772" w:rsidR="004C6165" w:rsidRPr="005B0DB1" w:rsidRDefault="004C6165" w:rsidP="004C6165">
            <w:pPr>
              <w:pStyle w:val="TAC"/>
            </w:pPr>
            <w:r w:rsidRPr="004C6165">
              <w:t>CA_n258L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4C6165" w:rsidRPr="005B0DB1" w:rsidRDefault="004C6165" w:rsidP="004C6165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4C6165" w:rsidRPr="005B0DB1" w:rsidRDefault="004C6165" w:rsidP="004C6165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28FBB4A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5B4DA1FC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C4C3968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23432419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61CC9A56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0149CB7C" w14:textId="77777777" w:rsidR="004C6165" w:rsidRPr="004C6165" w:rsidRDefault="004C6165" w:rsidP="004C6165">
            <w:pPr>
              <w:pStyle w:val="TAC"/>
            </w:pPr>
            <w:r w:rsidRPr="004C6165">
              <w:t>CA_n258L</w:t>
            </w:r>
          </w:p>
          <w:p w14:paraId="1CD59132" w14:textId="070FF94A" w:rsidR="004C6165" w:rsidRPr="005B0DB1" w:rsidRDefault="004C6165" w:rsidP="004C6165">
            <w:pPr>
              <w:pStyle w:val="TAC"/>
            </w:pPr>
            <w:r w:rsidRPr="004C6165">
              <w:t>CA_n258M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0"/>
        <w:gridCol w:w="2347"/>
        <w:gridCol w:w="938"/>
        <w:gridCol w:w="1309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72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09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32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6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72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09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32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8A342A4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48B3C97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09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2E87F19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B7C6AA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67167EB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C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09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D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F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0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09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1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09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2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3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4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5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09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6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7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72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8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72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9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A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B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C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E1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F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0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1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27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3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09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6D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7E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9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A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B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3C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D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3E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F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0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1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2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3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4B" w14:textId="77777777" w:rsidTr="009C510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5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6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6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7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8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A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B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C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D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E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F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0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1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2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53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6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7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8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9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9C5108" w:rsidRPr="00B461C9" w14:paraId="5B0115B9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A20C765" w14:textId="107163FF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258(2A)</w:t>
            </w:r>
          </w:p>
        </w:tc>
        <w:tc>
          <w:tcPr>
            <w:tcW w:w="482" w:type="pct"/>
            <w:vMerge w:val="restart"/>
            <w:vAlign w:val="center"/>
          </w:tcPr>
          <w:p w14:paraId="068E6E59" w14:textId="6915E44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12BFB17" w14:textId="07E411B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F4C6205" w14:textId="4DC0E18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0592A4B" w14:textId="7B990CB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7B835D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10F76F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F7B5488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966E9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217C6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D80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A17A69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85E6CD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98204F7" w14:textId="261F1E7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400</w:t>
            </w:r>
          </w:p>
        </w:tc>
        <w:tc>
          <w:tcPr>
            <w:tcW w:w="309" w:type="pct"/>
          </w:tcPr>
          <w:p w14:paraId="6C054C9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259684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25379F2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53AB361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A461E8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F0E7159" w14:textId="2E8D09B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81F1550" w14:textId="5B4DE59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815776" w14:textId="566CB40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C0502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074121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2635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98DC8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9506F5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DCD6AE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C8BD0A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AD0663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7EF2E9E" w14:textId="27B1606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</w:tcPr>
          <w:p w14:paraId="1DDC3200" w14:textId="5ACBE67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/>
            <w:vAlign w:val="center"/>
          </w:tcPr>
          <w:p w14:paraId="2376F2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6200708F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1E21760" w14:textId="0642D89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258(3A)</w:t>
            </w:r>
          </w:p>
        </w:tc>
        <w:tc>
          <w:tcPr>
            <w:tcW w:w="482" w:type="pct"/>
            <w:vMerge w:val="restart"/>
            <w:vAlign w:val="center"/>
          </w:tcPr>
          <w:p w14:paraId="39A7A726" w14:textId="4D7B0C11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C43E82" w14:textId="048AB66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69EFC08" w14:textId="5489DCC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C37B405" w14:textId="2546A8FA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7001F9FB" w14:textId="22CD433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6E00E0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2C87793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441F5D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1802D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D64AB5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A0D5D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4DC6FDD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605CF24" w14:textId="19A264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600</w:t>
            </w:r>
          </w:p>
        </w:tc>
        <w:tc>
          <w:tcPr>
            <w:tcW w:w="309" w:type="pct"/>
            <w:vMerge w:val="restart"/>
            <w:vAlign w:val="center"/>
          </w:tcPr>
          <w:p w14:paraId="07E87957" w14:textId="739BC18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7C83A9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3809FD3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5EB114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60226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BDF4C" w14:textId="6E8D9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A32677C" w14:textId="03F0A1D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5AB8EA12" w14:textId="0295142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2F88F35" w14:textId="2C32663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49A8F7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87F80D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7E54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F854C3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CADD3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C952F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32527EC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1D743A2" w14:textId="476BF23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1200</w:t>
            </w:r>
          </w:p>
        </w:tc>
        <w:tc>
          <w:tcPr>
            <w:tcW w:w="309" w:type="pct"/>
            <w:vMerge/>
          </w:tcPr>
          <w:p w14:paraId="5A4A6A6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73E1C9D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206361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7243662A" w14:textId="67C9681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258(4A)</w:t>
            </w:r>
          </w:p>
        </w:tc>
        <w:tc>
          <w:tcPr>
            <w:tcW w:w="482" w:type="pct"/>
            <w:vMerge w:val="restart"/>
            <w:vAlign w:val="center"/>
          </w:tcPr>
          <w:p w14:paraId="1EB354E4" w14:textId="34AA73A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CC7D93" w14:textId="0A2288F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FFA6CEF" w14:textId="469AF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531E251" w14:textId="1AD3E87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45C420EE" w14:textId="37389AE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0302CB2" w14:textId="119CA4E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232F612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F3A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542F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4BB25E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AA961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6F1A351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B72921C" w14:textId="2294B9B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  <w:vMerge w:val="restart"/>
            <w:vAlign w:val="center"/>
          </w:tcPr>
          <w:p w14:paraId="555C1A35" w14:textId="3F940E0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49663B85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AAED4B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73568D0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5A6C98C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32F2C9F" w14:textId="1E844AC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3CF8710" w14:textId="608C905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B7D263D" w14:textId="3795261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30B932" w14:textId="62A505D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73D6E23" w14:textId="6FDDCAF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AB6E6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5AE94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58BB1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B15377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7FE8D7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5B865D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CC5C12B" w14:textId="70D9334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1600</w:t>
            </w:r>
          </w:p>
        </w:tc>
        <w:tc>
          <w:tcPr>
            <w:tcW w:w="309" w:type="pct"/>
            <w:vMerge/>
          </w:tcPr>
          <w:p w14:paraId="5990755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15F2B24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F368D1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F8D5EFA" w14:textId="72563248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258(5A)</w:t>
            </w:r>
          </w:p>
        </w:tc>
        <w:tc>
          <w:tcPr>
            <w:tcW w:w="482" w:type="pct"/>
            <w:vMerge w:val="restart"/>
            <w:vAlign w:val="center"/>
          </w:tcPr>
          <w:p w14:paraId="3D8150BF" w14:textId="6FD3F52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14:paraId="25038482" w14:textId="3171DDD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FF2FE5" w14:textId="61F8283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2DD0E4D" w14:textId="7DEC5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57A7CF5" w14:textId="48C3514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718ACCD" w14:textId="0812093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8AA2098" w14:textId="36F7E5C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1B1452D" w14:textId="0C35C96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7C70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D5A74A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239740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3125BA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F69739F" w14:textId="1BF9D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1000</w:t>
            </w:r>
          </w:p>
        </w:tc>
        <w:tc>
          <w:tcPr>
            <w:tcW w:w="309" w:type="pct"/>
            <w:vMerge w:val="restart"/>
            <w:vAlign w:val="center"/>
          </w:tcPr>
          <w:p w14:paraId="5B854518" w14:textId="53FDEF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22B89B9D" w14:textId="504CAA06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AF62740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0AD0320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701D167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</w:tcPr>
          <w:p w14:paraId="26F44CE5" w14:textId="2B895CD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536A95D" w14:textId="3AFB337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D0C02CB" w14:textId="7D57C6C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70D3ED73" w14:textId="6ECC036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D494E77" w14:textId="23AB21B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053DE1B" w14:textId="773861A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3C7C9876" w14:textId="60990BA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2F1BAD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E9A7B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8138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6361F7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059D6B0" w14:textId="0138292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2000</w:t>
            </w:r>
          </w:p>
        </w:tc>
        <w:tc>
          <w:tcPr>
            <w:tcW w:w="309" w:type="pct"/>
            <w:vMerge/>
          </w:tcPr>
          <w:p w14:paraId="518DE5DE" w14:textId="64AED9E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4BB85DE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3C5F5C5F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744FFC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744FFC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5F371955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58A8A9E8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49255E5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  <w:bookmarkStart w:id="6" w:name="_GoBack"/>
            <w:bookmarkEnd w:id="6"/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9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706BE8" w:rsidRDefault="00706BE8">
      <w:r>
        <w:separator/>
      </w:r>
    </w:p>
  </w:endnote>
  <w:endnote w:type="continuationSeparator" w:id="0">
    <w:p w14:paraId="7A17DF5E" w14:textId="77777777" w:rsidR="00706BE8" w:rsidRDefault="0070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706BE8" w:rsidRDefault="00706BE8">
      <w:r>
        <w:separator/>
      </w:r>
    </w:p>
  </w:footnote>
  <w:footnote w:type="continuationSeparator" w:id="0">
    <w:p w14:paraId="48C0B5CD" w14:textId="77777777" w:rsidR="00706BE8" w:rsidRDefault="00706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12F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9013F"/>
    <w:rsid w:val="000A0BBF"/>
    <w:rsid w:val="000A3125"/>
    <w:rsid w:val="000B0519"/>
    <w:rsid w:val="000B5BDE"/>
    <w:rsid w:val="000B61FD"/>
    <w:rsid w:val="000C21A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05D7"/>
    <w:rsid w:val="00170EE3"/>
    <w:rsid w:val="00174617"/>
    <w:rsid w:val="001759A7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A5D1D"/>
    <w:rsid w:val="002B78C3"/>
    <w:rsid w:val="002C2D4A"/>
    <w:rsid w:val="002D69A8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412F"/>
    <w:rsid w:val="0033485B"/>
    <w:rsid w:val="00335FB2"/>
    <w:rsid w:val="00344158"/>
    <w:rsid w:val="00350C5B"/>
    <w:rsid w:val="00352493"/>
    <w:rsid w:val="00356336"/>
    <w:rsid w:val="00360ECE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60A5"/>
    <w:rsid w:val="00426C20"/>
    <w:rsid w:val="00432283"/>
    <w:rsid w:val="00434F26"/>
    <w:rsid w:val="0043745F"/>
    <w:rsid w:val="0044029F"/>
    <w:rsid w:val="004420D1"/>
    <w:rsid w:val="00447E4C"/>
    <w:rsid w:val="004554FC"/>
    <w:rsid w:val="00461C95"/>
    <w:rsid w:val="00463EFD"/>
    <w:rsid w:val="00467EB4"/>
    <w:rsid w:val="0048267C"/>
    <w:rsid w:val="004876B9"/>
    <w:rsid w:val="004916CC"/>
    <w:rsid w:val="00491900"/>
    <w:rsid w:val="00493A79"/>
    <w:rsid w:val="00493B8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1F66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4FFC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5763"/>
    <w:rsid w:val="00A1586E"/>
    <w:rsid w:val="00A2119E"/>
    <w:rsid w:val="00A226C6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57F8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B4C"/>
    <w:rsid w:val="00B73F75"/>
    <w:rsid w:val="00B828FD"/>
    <w:rsid w:val="00B83292"/>
    <w:rsid w:val="00B83B73"/>
    <w:rsid w:val="00B83D83"/>
    <w:rsid w:val="00B93C21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653EA"/>
    <w:rsid w:val="00D71F40"/>
    <w:rsid w:val="00D7378E"/>
    <w:rsid w:val="00D77416"/>
    <w:rsid w:val="00D80E97"/>
    <w:rsid w:val="00D80FC6"/>
    <w:rsid w:val="00D85D0E"/>
    <w:rsid w:val="00D90CF3"/>
    <w:rsid w:val="00D9417E"/>
    <w:rsid w:val="00D97157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899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647B8"/>
    <w:rsid w:val="00F70F1C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63" Type="http://schemas.openxmlformats.org/officeDocument/2006/relationships/hyperlink" Target="mailto:Marc.grant@att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liuliehai@huawei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openxmlformats.org/officeDocument/2006/relationships/theme" Target="theme/theme1.xm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64" Type="http://schemas.openxmlformats.org/officeDocument/2006/relationships/hyperlink" Target="mailto:Marc.grant@att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meng.wang@team.telstra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masashi.fushiki@g.softbank.co.jp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meng.wang@team.telstra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meng.wang@team.telstra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per.lindell@ericsson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liuliehai@huawei.com" TargetMode="External"/><Relationship Id="rId57" Type="http://schemas.openxmlformats.org/officeDocument/2006/relationships/hyperlink" Target="mailto:alessandro.trogolo@telecomitalia.it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fontTable" Target="fontTable.xm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eng.wang@team.telstra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EAA1C-FD45-42BE-84CD-6F30F572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500</TotalTime>
  <Pages>50</Pages>
  <Words>13642</Words>
  <Characters>77764</Characters>
  <Application>Microsoft Office Word</Application>
  <DocSecurity>0</DocSecurity>
  <Lines>648</Lines>
  <Paragraphs>182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91224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93</cp:revision>
  <cp:lastPrinted>2000-02-29T10:31:00Z</cp:lastPrinted>
  <dcterms:created xsi:type="dcterms:W3CDTF">2018-10-10T11:49:00Z</dcterms:created>
  <dcterms:modified xsi:type="dcterms:W3CDTF">2019-09-09T09:08:00Z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